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BDE" w:rsidRDefault="000E55E2" w:rsidP="00EB088A">
      <w:pPr>
        <w:pStyle w:val="1"/>
        <w:ind w:left="5387"/>
        <w:rPr>
          <w:bCs/>
          <w:iCs w:val="0"/>
          <w:sz w:val="24"/>
        </w:rPr>
      </w:pPr>
      <w:r w:rsidRPr="000E55E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E0BDE" w:rsidRDefault="000E55E2" w:rsidP="0088452B">
                  <w:r w:rsidRPr="000E55E2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518DA" w:rsidRPr="009518DA" w:rsidRDefault="009518DA" w:rsidP="009518DA"/>
    <w:p w:rsidR="009E0BDE" w:rsidRDefault="009E0BDE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9E0BDE" w:rsidRDefault="009E0BDE" w:rsidP="00EB088A">
      <w:pPr>
        <w:jc w:val="center"/>
        <w:rPr>
          <w:b/>
          <w:sz w:val="24"/>
        </w:rPr>
      </w:pPr>
    </w:p>
    <w:p w:rsidR="009E0BDE" w:rsidRDefault="009E0BDE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9E0BDE" w:rsidRPr="001620AE" w:rsidRDefault="009E0BDE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E0BDE" w:rsidRPr="001620AE" w:rsidRDefault="009E0BDE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E0BDE" w:rsidRPr="00160D27" w:rsidRDefault="009E0BDE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E0BDE" w:rsidRPr="001620AE" w:rsidRDefault="000E55E2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0E55E2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E0BDE" w:rsidRPr="001620AE">
        <w:rPr>
          <w:rFonts w:ascii="Liberation Serif" w:hAnsi="Liberation Serif"/>
          <w:sz w:val="28"/>
          <w:szCs w:val="28"/>
        </w:rPr>
        <w:t xml:space="preserve">от </w:t>
      </w:r>
      <w:r w:rsidR="009E0BDE" w:rsidRPr="00C35DD7">
        <w:rPr>
          <w:rFonts w:ascii="Liberation Serif" w:hAnsi="Liberation Serif"/>
          <w:sz w:val="28"/>
          <w:szCs w:val="28"/>
        </w:rPr>
        <w:t xml:space="preserve">                        </w:t>
      </w:r>
      <w:r w:rsidR="009E0BDE" w:rsidRPr="001620AE">
        <w:rPr>
          <w:rFonts w:ascii="Liberation Serif" w:hAnsi="Liberation Serif"/>
          <w:sz w:val="28"/>
          <w:szCs w:val="28"/>
        </w:rPr>
        <w:t>№</w:t>
      </w:r>
    </w:p>
    <w:p w:rsidR="009E0BDE" w:rsidRPr="001F1590" w:rsidRDefault="009E0BDE" w:rsidP="00133698">
      <w:pPr>
        <w:rPr>
          <w:sz w:val="28"/>
          <w:szCs w:val="28"/>
        </w:rPr>
      </w:pPr>
    </w:p>
    <w:p w:rsidR="009E0BDE" w:rsidRPr="006E4030" w:rsidRDefault="009E0BDE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6E4030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11.12.2024 № 430 «О бюджете Каменск-Уральского городского округа на 2025 год и плановый период 2026 и 2027 годов»</w:t>
      </w:r>
    </w:p>
    <w:p w:rsidR="009E0BDE" w:rsidRPr="00FE229C" w:rsidRDefault="009E0BDE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FF6600"/>
          <w:sz w:val="28"/>
          <w:szCs w:val="28"/>
        </w:rPr>
      </w:pPr>
    </w:p>
    <w:p w:rsidR="009E0BDE" w:rsidRPr="006D69D1" w:rsidRDefault="009E0BDE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62983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Каменска-Уральского от 01.08.2014 № 318, от 18.03.2015 № 404, от 30.03.2016 № 539,</w:t>
      </w:r>
      <w:proofErr w:type="gramEnd"/>
      <w:r w:rsidRPr="00F62983">
        <w:rPr>
          <w:rFonts w:ascii="Liberation Serif" w:hAnsi="Liberation Serif" w:cs="Liberation Serif"/>
          <w:sz w:val="28"/>
          <w:szCs w:val="28"/>
        </w:rPr>
        <w:t xml:space="preserve">      от 18.10.2017 № 257, от 27.12.2017 № 291, от 25.07.2018 № 378, от 18.09.2019        № 554, </w:t>
      </w:r>
      <w:proofErr w:type="gramStart"/>
      <w:r w:rsidRPr="00F62983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0E55E2">
        <w:fldChar w:fldCharType="begin"/>
      </w:r>
      <w:r w:rsidR="000E55E2">
        <w:instrText>HYPERLINK "consultantplus://offline/ref=ADAE0069F47403A781D6BA929C082FFEF2CA585629D756B631EB83FB19AC44EF9EAEC7E2D893F81D1AAB68297675CBA3463DFC77FF0EF66DF1FBD98BJ7nFG"</w:instrText>
      </w:r>
      <w:r w:rsidR="000E55E2">
        <w:fldChar w:fldCharType="separate"/>
      </w:r>
      <w:r w:rsidRPr="00F62983">
        <w:rPr>
          <w:rFonts w:ascii="Liberation Serif" w:hAnsi="Liberation Serif" w:cs="Liberation Serif"/>
          <w:sz w:val="28"/>
          <w:szCs w:val="28"/>
        </w:rPr>
        <w:t>ешений</w:t>
      </w:r>
      <w:r w:rsidR="000E55E2">
        <w:fldChar w:fldCharType="end"/>
      </w:r>
      <w:r w:rsidRPr="00F6298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               от 16.10.2024 № 408, </w:t>
      </w:r>
      <w:r w:rsidRPr="003F6FD4">
        <w:rPr>
          <w:rFonts w:ascii="Liberation Serif" w:hAnsi="Liberation Serif" w:cs="Liberation Serif"/>
          <w:sz w:val="28"/>
          <w:szCs w:val="28"/>
        </w:rPr>
        <w:t>от 19.02.2025 № 449),</w:t>
      </w:r>
      <w:r w:rsidRPr="00236155">
        <w:rPr>
          <w:rFonts w:ascii="Liberation Serif" w:hAnsi="Liberation Serif" w:cs="Liberation Serif"/>
          <w:color w:val="FF6600"/>
          <w:sz w:val="28"/>
          <w:szCs w:val="28"/>
        </w:rPr>
        <w:t xml:space="preserve"> </w:t>
      </w:r>
      <w:r w:rsidRPr="006D69D1">
        <w:rPr>
          <w:rFonts w:ascii="Liberation Serif" w:hAnsi="Liberation Serif" w:cs="Liberation Serif"/>
          <w:sz w:val="28"/>
          <w:szCs w:val="28"/>
        </w:rPr>
        <w:t>и статьей 22 Устава муниципального образования Каменск-Уральский городской округ Свердловской области,  принимая во внимание абзац третий пункта 3 статьи 92.1 Бюджетного кодекса Российской Федерации, Дума Каменск-Уральского городского округа</w:t>
      </w:r>
    </w:p>
    <w:p w:rsidR="009E0BDE" w:rsidRPr="001A5869" w:rsidRDefault="009E0BDE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A5869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E0BDE" w:rsidRPr="001A5869" w:rsidRDefault="009E0BDE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1A5869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  11.12.2024  № 430 (в  редакции решений Думы Каменск-Уральского городского округа от 19.02.2025 № 448, от 23.04.</w:t>
      </w:r>
      <w:r>
        <w:rPr>
          <w:rFonts w:ascii="Liberation Serif" w:hAnsi="Liberation Serif" w:cs="Times New Roman"/>
          <w:sz w:val="28"/>
          <w:szCs w:val="28"/>
        </w:rPr>
        <w:t>2025 № 475, от 18.06.2025 № 507</w:t>
      </w:r>
      <w:r w:rsidRPr="001A5869">
        <w:rPr>
          <w:rFonts w:ascii="Liberation Serif" w:hAnsi="Liberation Serif" w:cs="Times New Roman"/>
          <w:sz w:val="28"/>
          <w:szCs w:val="28"/>
        </w:rPr>
        <w:t>) «</w:t>
      </w:r>
      <w:r w:rsidRPr="001A5869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2025 год и плановый период 2026 и 2027 годов</w:t>
      </w:r>
      <w:r w:rsidRPr="001A5869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E0BDE" w:rsidRPr="00B10F1B" w:rsidRDefault="009E0BDE" w:rsidP="00AC382A">
      <w:pPr>
        <w:pStyle w:val="Standard"/>
        <w:tabs>
          <w:tab w:val="left" w:pos="360"/>
          <w:tab w:val="left" w:pos="709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F1B">
        <w:rPr>
          <w:rFonts w:ascii="Liberation Serif" w:hAnsi="Liberation Serif"/>
          <w:sz w:val="28"/>
          <w:szCs w:val="28"/>
        </w:rPr>
        <w:t xml:space="preserve">1) подпункт 1 </w:t>
      </w:r>
      <w:r w:rsidRPr="00B10F1B">
        <w:rPr>
          <w:rFonts w:ascii="Liberation Serif" w:hAnsi="Liberation Serif" w:cs="Liberation Serif"/>
          <w:sz w:val="28"/>
          <w:szCs w:val="28"/>
        </w:rPr>
        <w:t>пункта 1 решения изложить в следующей редакции:</w:t>
      </w:r>
    </w:p>
    <w:p w:rsidR="009E0BDE" w:rsidRPr="00B10F1B" w:rsidRDefault="009E0BDE" w:rsidP="00552CF1">
      <w:pPr>
        <w:pStyle w:val="Standard"/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F1B">
        <w:rPr>
          <w:rFonts w:ascii="Liberation Serif" w:hAnsi="Liberation Serif" w:cs="Liberation Serif"/>
          <w:sz w:val="28"/>
          <w:szCs w:val="28"/>
        </w:rPr>
        <w:t>« 1) 11 </w:t>
      </w:r>
      <w:r w:rsidRPr="00D72CDD">
        <w:rPr>
          <w:rFonts w:ascii="Liberation Serif" w:hAnsi="Liberation Serif" w:cs="Liberation Serif"/>
          <w:sz w:val="28"/>
          <w:szCs w:val="28"/>
        </w:rPr>
        <w:t>2</w:t>
      </w:r>
      <w:r>
        <w:rPr>
          <w:rFonts w:ascii="Liberation Serif" w:hAnsi="Liberation Serif" w:cs="Liberation Serif"/>
          <w:sz w:val="28"/>
          <w:szCs w:val="28"/>
        </w:rPr>
        <w:t>23</w:t>
      </w:r>
      <w:r w:rsidRPr="00B10F1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554</w:t>
      </w:r>
      <w:r w:rsidRPr="00B10F1B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3</w:t>
      </w:r>
      <w:r w:rsidRPr="00B10F1B">
        <w:rPr>
          <w:rFonts w:ascii="Liberation Serif" w:hAnsi="Liberation Serif" w:cs="Liberation Serif"/>
          <w:sz w:val="28"/>
          <w:szCs w:val="28"/>
        </w:rPr>
        <w:t xml:space="preserve"> тысяч рублей на 2025 год</w:t>
      </w:r>
      <w:proofErr w:type="gramStart"/>
      <w:r w:rsidRPr="00B10F1B">
        <w:rPr>
          <w:rFonts w:ascii="Liberation Serif" w:hAnsi="Liberation Serif"/>
          <w:sz w:val="28"/>
          <w:szCs w:val="28"/>
        </w:rPr>
        <w:t>;»</w:t>
      </w:r>
      <w:proofErr w:type="gramEnd"/>
      <w:r w:rsidRPr="00B10F1B">
        <w:rPr>
          <w:rFonts w:ascii="Liberation Serif" w:hAnsi="Liberation Serif"/>
          <w:sz w:val="28"/>
          <w:szCs w:val="28"/>
        </w:rPr>
        <w:t>;</w:t>
      </w:r>
    </w:p>
    <w:p w:rsidR="009E0BDE" w:rsidRPr="00295053" w:rsidRDefault="009E0BDE" w:rsidP="000C2D04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236155">
        <w:rPr>
          <w:rFonts w:ascii="Liberation Serif" w:hAnsi="Liberation Serif"/>
          <w:color w:val="FF6600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2) </w:t>
      </w:r>
      <w:r w:rsidRPr="00295053">
        <w:rPr>
          <w:rFonts w:ascii="Liberation Serif" w:hAnsi="Liberation Serif"/>
          <w:sz w:val="28"/>
          <w:szCs w:val="28"/>
        </w:rPr>
        <w:t>подпункт</w:t>
      </w:r>
      <w:r>
        <w:rPr>
          <w:rFonts w:ascii="Liberation Serif" w:hAnsi="Liberation Serif"/>
          <w:sz w:val="28"/>
          <w:szCs w:val="28"/>
        </w:rPr>
        <w:t>ы</w:t>
      </w:r>
      <w:r w:rsidRPr="00295053">
        <w:rPr>
          <w:rFonts w:ascii="Liberation Serif" w:hAnsi="Liberation Serif"/>
          <w:sz w:val="28"/>
          <w:szCs w:val="28"/>
        </w:rPr>
        <w:t xml:space="preserve"> 1</w:t>
      </w:r>
      <w:r>
        <w:rPr>
          <w:rFonts w:ascii="Liberation Serif" w:hAnsi="Liberation Serif"/>
          <w:sz w:val="28"/>
          <w:szCs w:val="28"/>
        </w:rPr>
        <w:t>,2</w:t>
      </w:r>
      <w:r w:rsidRPr="00295053">
        <w:rPr>
          <w:rFonts w:ascii="Liberation Serif" w:hAnsi="Liberation Serif"/>
          <w:sz w:val="28"/>
          <w:szCs w:val="28"/>
        </w:rPr>
        <w:t xml:space="preserve"> </w:t>
      </w:r>
      <w:r w:rsidRPr="00295053">
        <w:rPr>
          <w:rFonts w:ascii="Liberation Serif" w:hAnsi="Liberation Serif" w:cs="Liberation Serif"/>
          <w:sz w:val="28"/>
          <w:szCs w:val="28"/>
        </w:rPr>
        <w:t>пункта 2 решения изложить в следующей редакции:</w:t>
      </w:r>
    </w:p>
    <w:p w:rsidR="009E0BDE" w:rsidRDefault="009E0BDE" w:rsidP="000C2D04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295053">
        <w:rPr>
          <w:rFonts w:ascii="Liberation Serif" w:hAnsi="Liberation Serif"/>
          <w:sz w:val="28"/>
          <w:szCs w:val="28"/>
        </w:rPr>
        <w:t>«</w:t>
      </w:r>
      <w:r w:rsidRPr="00295053">
        <w:rPr>
          <w:rFonts w:ascii="Liberation Serif" w:hAnsi="Liberation Serif" w:cs="Liberation Serif"/>
          <w:sz w:val="28"/>
          <w:szCs w:val="28"/>
        </w:rPr>
        <w:t>1)</w:t>
      </w:r>
      <w:r w:rsidRPr="00295053">
        <w:rPr>
          <w:rFonts w:ascii="Liberation Serif" w:hAnsi="Liberation Serif" w:cs="Liberation Serif"/>
          <w:sz w:val="28"/>
          <w:szCs w:val="28"/>
          <w:lang w:val="en-US"/>
        </w:rPr>
        <w:t> </w:t>
      </w:r>
      <w:r>
        <w:rPr>
          <w:rFonts w:ascii="Liberation Serif" w:hAnsi="Liberation Serif" w:cs="Liberation Serif"/>
          <w:sz w:val="28"/>
          <w:szCs w:val="28"/>
        </w:rPr>
        <w:t>11 550 803,3</w:t>
      </w:r>
      <w:r w:rsidRPr="005B67CD">
        <w:rPr>
          <w:rFonts w:ascii="Liberation Serif" w:hAnsi="Liberation Serif" w:cs="Liberation Serif"/>
          <w:sz w:val="28"/>
          <w:szCs w:val="28"/>
        </w:rPr>
        <w:t xml:space="preserve"> тысяч</w:t>
      </w:r>
      <w:r w:rsidRPr="00295053">
        <w:rPr>
          <w:rFonts w:ascii="Liberation Serif" w:hAnsi="Liberation Serif" w:cs="Liberation Serif"/>
          <w:sz w:val="28"/>
          <w:szCs w:val="28"/>
        </w:rPr>
        <w:t xml:space="preserve"> рублей на 202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295053">
        <w:rPr>
          <w:rFonts w:ascii="Liberation Serif" w:hAnsi="Liberation Serif" w:cs="Liberation Serif"/>
          <w:sz w:val="28"/>
          <w:szCs w:val="28"/>
        </w:rPr>
        <w:t xml:space="preserve"> год;</w:t>
      </w:r>
    </w:p>
    <w:p w:rsidR="009E0BDE" w:rsidRPr="00295053" w:rsidRDefault="009E0BDE" w:rsidP="000C2D04">
      <w:pPr>
        <w:tabs>
          <w:tab w:val="left" w:pos="700"/>
          <w:tab w:val="left" w:pos="80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2) </w:t>
      </w:r>
      <w:r w:rsidRPr="004F4B9C">
        <w:rPr>
          <w:rFonts w:ascii="Liberation Serif" w:hAnsi="Liberation Serif" w:cs="Liberation Serif"/>
          <w:sz w:val="28"/>
          <w:szCs w:val="28"/>
        </w:rPr>
        <w:t>9</w:t>
      </w:r>
      <w:r>
        <w:rPr>
          <w:rFonts w:ascii="Liberation Serif" w:hAnsi="Liberation Serif" w:cs="Liberation Serif"/>
          <w:sz w:val="28"/>
          <w:szCs w:val="28"/>
        </w:rPr>
        <w:t xml:space="preserve"> 344 511,1 </w:t>
      </w:r>
      <w:r w:rsidRPr="004F4B9C">
        <w:rPr>
          <w:rFonts w:ascii="Liberation Serif" w:hAnsi="Liberation Serif" w:cs="Liberation Serif"/>
          <w:sz w:val="28"/>
          <w:szCs w:val="28"/>
        </w:rPr>
        <w:t>тысяч рублей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, в 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>том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 числе 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общий 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объём 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>ус</w:t>
      </w:r>
      <w:r>
        <w:rPr>
          <w:rFonts w:ascii="Liberation Serif" w:hAnsi="Liberation Serif" w:cs="Liberation Serif"/>
          <w:spacing w:val="-2"/>
          <w:sz w:val="28"/>
          <w:szCs w:val="28"/>
        </w:rPr>
        <w:t>ловно утверждённых расходов - 120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 000,0 тысяч рублей, на </w:t>
      </w:r>
      <w:r>
        <w:rPr>
          <w:rFonts w:ascii="Liberation Serif" w:hAnsi="Liberation Serif" w:cs="Liberation Serif"/>
          <w:spacing w:val="-2"/>
          <w:sz w:val="28"/>
          <w:szCs w:val="28"/>
        </w:rPr>
        <w:t xml:space="preserve"> 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>202</w:t>
      </w:r>
      <w:r>
        <w:rPr>
          <w:rFonts w:ascii="Liberation Serif" w:hAnsi="Liberation Serif" w:cs="Liberation Serif"/>
          <w:spacing w:val="-2"/>
          <w:sz w:val="28"/>
          <w:szCs w:val="28"/>
        </w:rPr>
        <w:t>6</w:t>
      </w:r>
      <w:r w:rsidRPr="004F4B9C">
        <w:rPr>
          <w:rFonts w:ascii="Liberation Serif" w:hAnsi="Liberation Serif" w:cs="Liberation Serif"/>
          <w:spacing w:val="-2"/>
          <w:sz w:val="28"/>
          <w:szCs w:val="28"/>
        </w:rPr>
        <w:t xml:space="preserve"> год</w:t>
      </w:r>
      <w:proofErr w:type="gramStart"/>
      <w:r w:rsidRPr="004F4B9C">
        <w:rPr>
          <w:rFonts w:ascii="Liberation Serif" w:hAnsi="Liberation Serif" w:cs="Liberation Serif"/>
          <w:spacing w:val="-2"/>
          <w:sz w:val="28"/>
          <w:szCs w:val="28"/>
        </w:rPr>
        <w:t>;</w:t>
      </w:r>
      <w:r w:rsidRPr="005B67CD">
        <w:rPr>
          <w:rFonts w:ascii="Liberation Serif" w:hAnsi="Liberation Serif"/>
          <w:sz w:val="28"/>
          <w:szCs w:val="28"/>
        </w:rPr>
        <w:t xml:space="preserve"> </w:t>
      </w:r>
      <w:r w:rsidRPr="00295053">
        <w:rPr>
          <w:rFonts w:ascii="Liberation Serif" w:hAnsi="Liberation Serif"/>
          <w:sz w:val="28"/>
          <w:szCs w:val="28"/>
        </w:rPr>
        <w:t>»</w:t>
      </w:r>
      <w:proofErr w:type="gramEnd"/>
      <w:r w:rsidRPr="00295053">
        <w:rPr>
          <w:rFonts w:ascii="Liberation Serif" w:hAnsi="Liberation Serif"/>
          <w:sz w:val="28"/>
          <w:szCs w:val="28"/>
        </w:rPr>
        <w:t>;</w:t>
      </w:r>
    </w:p>
    <w:p w:rsidR="009E0BDE" w:rsidRPr="009518DA" w:rsidRDefault="009E0BDE" w:rsidP="00CB3C95">
      <w:pPr>
        <w:pStyle w:val="a9"/>
        <w:tabs>
          <w:tab w:val="left" w:pos="700"/>
        </w:tabs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518DA">
        <w:rPr>
          <w:rFonts w:ascii="Liberation Serif" w:hAnsi="Liberation Serif"/>
          <w:color w:val="000000" w:themeColor="text1"/>
          <w:sz w:val="28"/>
          <w:szCs w:val="28"/>
        </w:rPr>
        <w:t xml:space="preserve">          3) подпункты 1,2 пункта 3</w:t>
      </w:r>
      <w:r w:rsidRPr="009518DA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решения изложить в следующей редакции:</w:t>
      </w:r>
    </w:p>
    <w:p w:rsidR="009E0BDE" w:rsidRPr="009518DA" w:rsidRDefault="009E0BDE" w:rsidP="004F54A2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9518DA">
        <w:rPr>
          <w:rFonts w:ascii="Liberation Serif" w:hAnsi="Liberation Serif"/>
          <w:color w:val="000000" w:themeColor="text1"/>
          <w:sz w:val="28"/>
          <w:szCs w:val="28"/>
        </w:rPr>
        <w:t>«1) 327 249,0 тысяч рублей на 2025 год;</w:t>
      </w:r>
    </w:p>
    <w:p w:rsidR="009E0BDE" w:rsidRPr="00452A11" w:rsidRDefault="009E0BDE" w:rsidP="00E16D11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452A11">
        <w:rPr>
          <w:rFonts w:ascii="Liberation Serif" w:hAnsi="Liberation Serif"/>
          <w:color w:val="000000"/>
          <w:sz w:val="28"/>
          <w:szCs w:val="28"/>
        </w:rPr>
        <w:t xml:space="preserve">  2) 64 690,0 тысяч рублей на 2026 год</w:t>
      </w:r>
      <w:proofErr w:type="gramStart"/>
      <w:r w:rsidRPr="00452A11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452A11">
        <w:rPr>
          <w:rFonts w:ascii="Liberation Serif" w:hAnsi="Liberation Serif"/>
          <w:color w:val="000000"/>
          <w:sz w:val="28"/>
          <w:szCs w:val="28"/>
        </w:rPr>
        <w:t>;</w:t>
      </w:r>
    </w:p>
    <w:p w:rsidR="009E0BDE" w:rsidRPr="00DC2BD2" w:rsidRDefault="009E0BDE" w:rsidP="00D72CDD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FF6600"/>
          <w:sz w:val="28"/>
          <w:szCs w:val="28"/>
        </w:rPr>
        <w:t xml:space="preserve">           </w:t>
      </w:r>
      <w:r w:rsidRPr="00DC2BD2">
        <w:rPr>
          <w:rFonts w:ascii="Liberation Serif" w:hAnsi="Liberation Serif"/>
          <w:sz w:val="28"/>
          <w:szCs w:val="28"/>
        </w:rPr>
        <w:t>4) подпункт 1 пункта 10 решения изложить в следующей редакции:</w:t>
      </w:r>
    </w:p>
    <w:p w:rsidR="009E0BDE" w:rsidRPr="00DC2BD2" w:rsidRDefault="009E0BDE" w:rsidP="00562D67">
      <w:pPr>
        <w:pStyle w:val="a9"/>
        <w:tabs>
          <w:tab w:val="left" w:pos="720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>«1) 984 965,4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72CDD" w:rsidRDefault="009E0BDE" w:rsidP="00562D67">
      <w:pPr>
        <w:pStyle w:val="a9"/>
        <w:tabs>
          <w:tab w:val="left" w:pos="709"/>
        </w:tabs>
        <w:spacing w:after="0"/>
        <w:ind w:left="-100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 xml:space="preserve">           5)</w:t>
      </w:r>
      <w:r w:rsidRPr="00236155">
        <w:rPr>
          <w:rFonts w:ascii="Liberation Serif" w:hAnsi="Liberation Serif"/>
          <w:color w:val="FF6600"/>
          <w:sz w:val="28"/>
          <w:szCs w:val="28"/>
        </w:rPr>
        <w:t xml:space="preserve"> </w:t>
      </w:r>
      <w:r w:rsidRPr="00D72CDD">
        <w:rPr>
          <w:rFonts w:ascii="Liberation Serif" w:hAnsi="Liberation Serif"/>
          <w:sz w:val="28"/>
          <w:szCs w:val="28"/>
        </w:rPr>
        <w:t>подпункт 1</w:t>
      </w:r>
      <w:bookmarkStart w:id="0" w:name="_GoBack"/>
      <w:bookmarkEnd w:id="0"/>
      <w:r w:rsidRPr="00D72CDD">
        <w:rPr>
          <w:rFonts w:ascii="Liberation Serif" w:hAnsi="Liberation Serif"/>
          <w:sz w:val="28"/>
          <w:szCs w:val="28"/>
        </w:rPr>
        <w:t xml:space="preserve"> пункта 11 решения изложить в следующей редакции:</w:t>
      </w:r>
    </w:p>
    <w:p w:rsidR="009E0BDE" w:rsidRPr="00B10F1B" w:rsidRDefault="009E0BDE" w:rsidP="00B61722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B10F1B">
        <w:rPr>
          <w:rFonts w:ascii="Liberation Serif" w:hAnsi="Liberation Serif" w:cs="Liberation Serif"/>
          <w:sz w:val="28"/>
          <w:szCs w:val="28"/>
        </w:rPr>
        <w:t>«1) 4 3</w:t>
      </w:r>
      <w:r>
        <w:rPr>
          <w:rFonts w:ascii="Liberation Serif" w:hAnsi="Liberation Serif" w:cs="Liberation Serif"/>
          <w:sz w:val="28"/>
          <w:szCs w:val="28"/>
        </w:rPr>
        <w:t>97</w:t>
      </w:r>
      <w:r w:rsidRPr="00B10F1B">
        <w:rPr>
          <w:rFonts w:ascii="Liberation Serif" w:hAnsi="Liberation Serif" w:cs="Liberation Serif"/>
          <w:sz w:val="28"/>
          <w:szCs w:val="28"/>
        </w:rPr>
        <w:t> </w:t>
      </w:r>
      <w:r>
        <w:rPr>
          <w:rFonts w:ascii="Liberation Serif" w:hAnsi="Liberation Serif" w:cs="Liberation Serif"/>
          <w:sz w:val="28"/>
          <w:szCs w:val="28"/>
        </w:rPr>
        <w:t>736</w:t>
      </w:r>
      <w:r w:rsidRPr="00B10F1B">
        <w:rPr>
          <w:rFonts w:ascii="Liberation Serif" w:hAnsi="Liberation Serif" w:cs="Liberation Serif"/>
          <w:sz w:val="28"/>
          <w:szCs w:val="28"/>
        </w:rPr>
        <w:t>,</w:t>
      </w:r>
      <w:r>
        <w:rPr>
          <w:rFonts w:ascii="Liberation Serif" w:hAnsi="Liberation Serif" w:cs="Liberation Serif"/>
          <w:sz w:val="28"/>
          <w:szCs w:val="28"/>
        </w:rPr>
        <w:t>5</w:t>
      </w:r>
      <w:r w:rsidRPr="00B10F1B">
        <w:rPr>
          <w:rFonts w:ascii="Liberation Serif" w:hAnsi="Liberation Serif" w:cs="Liberation Serif"/>
          <w:sz w:val="28"/>
          <w:szCs w:val="28"/>
        </w:rPr>
        <w:t xml:space="preserve"> тысяч рублей на 2025 год</w:t>
      </w:r>
      <w:proofErr w:type="gramStart"/>
      <w:r w:rsidRPr="00B10F1B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B10F1B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C2BD2" w:rsidRDefault="009E0BDE" w:rsidP="009940B9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lastRenderedPageBreak/>
        <w:t>6) подпункт 1 пункта 12 решения изложить в следующей редакции:</w:t>
      </w:r>
    </w:p>
    <w:p w:rsidR="009E0BDE" w:rsidRPr="00DC2BD2" w:rsidRDefault="009E0BDE" w:rsidP="00552CF1">
      <w:pPr>
        <w:pStyle w:val="a9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660 928,5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</w:t>
      </w:r>
      <w:r w:rsidRPr="00DC2BD2">
        <w:rPr>
          <w:rFonts w:ascii="Liberation Serif" w:hAnsi="Liberation Serif"/>
          <w:sz w:val="28"/>
          <w:szCs w:val="28"/>
        </w:rPr>
        <w:t>»</w:t>
      </w:r>
      <w:proofErr w:type="gramEnd"/>
      <w:r w:rsidRPr="00DC2BD2">
        <w:rPr>
          <w:rFonts w:ascii="Liberation Serif" w:hAnsi="Liberation Serif"/>
          <w:sz w:val="28"/>
          <w:szCs w:val="28"/>
        </w:rPr>
        <w:t>;</w:t>
      </w:r>
    </w:p>
    <w:p w:rsidR="009E0BDE" w:rsidRPr="00DC2BD2" w:rsidRDefault="009E0BDE" w:rsidP="003B2267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7) подпункт 1 пункта 14 решения изложить в следующей редакции:</w:t>
      </w:r>
    </w:p>
    <w:p w:rsidR="009E0BDE" w:rsidRPr="00DC2BD2" w:rsidRDefault="009E0BDE" w:rsidP="003B2267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 xml:space="preserve">1) 3 </w:t>
      </w:r>
      <w:r>
        <w:rPr>
          <w:rFonts w:ascii="Liberation Serif" w:hAnsi="Liberation Serif" w:cs="Liberation Serif"/>
          <w:sz w:val="28"/>
          <w:szCs w:val="28"/>
        </w:rPr>
        <w:t>580</w:t>
      </w:r>
      <w:r w:rsidRPr="00DC2BD2">
        <w:rPr>
          <w:rFonts w:ascii="Liberation Serif" w:hAnsi="Liberation Serif" w:cs="Liberation Serif"/>
          <w:sz w:val="28"/>
          <w:szCs w:val="28"/>
        </w:rPr>
        <w:t>,0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C2BD2" w:rsidRDefault="009E0BDE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8) подпункт 1 пункта 15 решения изложить в следующей редакции:</w:t>
      </w:r>
    </w:p>
    <w:p w:rsidR="009E0BDE" w:rsidRPr="00DC2BD2" w:rsidRDefault="009E0BDE" w:rsidP="007937F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731 198,5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C2BD2" w:rsidRDefault="009E0BDE" w:rsidP="00872C1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9) подпункт 1 пункта 16 решения изложить в следующей редакции:</w:t>
      </w:r>
    </w:p>
    <w:p w:rsidR="009E0BDE" w:rsidRPr="00DC2BD2" w:rsidRDefault="009E0BDE" w:rsidP="00872C14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1 571,6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C2BD2" w:rsidRDefault="009E0BDE" w:rsidP="00DC2BD2">
      <w:pPr>
        <w:tabs>
          <w:tab w:val="left" w:pos="500"/>
          <w:tab w:val="left" w:pos="709"/>
        </w:tabs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 xml:space="preserve">          10) подпункт 1 пункта 19 решения изложить в следующей редакции:</w:t>
      </w:r>
    </w:p>
    <w:p w:rsidR="009E0BDE" w:rsidRPr="00DC2BD2" w:rsidRDefault="009E0BDE" w:rsidP="00733E68">
      <w:pPr>
        <w:tabs>
          <w:tab w:val="left" w:pos="500"/>
          <w:tab w:val="left" w:pos="700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DC2BD2">
        <w:rPr>
          <w:rFonts w:ascii="Liberation Serif" w:hAnsi="Liberation Serif"/>
          <w:spacing w:val="-2"/>
          <w:sz w:val="28"/>
          <w:szCs w:val="28"/>
        </w:rPr>
        <w:t>«</w:t>
      </w:r>
      <w:r w:rsidRPr="00DC2BD2">
        <w:rPr>
          <w:rFonts w:ascii="Liberation Serif" w:hAnsi="Liberation Serif" w:cs="Liberation Serif"/>
          <w:sz w:val="28"/>
          <w:szCs w:val="28"/>
        </w:rPr>
        <w:t>1) 17 300 тысяч рублей на 2025 год</w:t>
      </w:r>
      <w:proofErr w:type="gramStart"/>
      <w:r w:rsidRPr="00DC2BD2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 w:cs="Liberation Serif"/>
          <w:sz w:val="28"/>
          <w:szCs w:val="28"/>
        </w:rPr>
        <w:t>;</w:t>
      </w:r>
    </w:p>
    <w:p w:rsidR="009E0BDE" w:rsidRPr="00DC2BD2" w:rsidRDefault="009E0BDE" w:rsidP="00D70874">
      <w:pPr>
        <w:pStyle w:val="a9"/>
        <w:tabs>
          <w:tab w:val="left" w:pos="709"/>
        </w:tabs>
        <w:spacing w:after="0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ab/>
      </w:r>
      <w:r w:rsidRPr="00DC2BD2">
        <w:rPr>
          <w:rFonts w:ascii="Liberation Serif" w:hAnsi="Liberation Serif" w:cs="Liberation Serif"/>
          <w:sz w:val="28"/>
          <w:szCs w:val="28"/>
          <w:lang w:eastAsia="ru-RU"/>
        </w:rPr>
        <w:t>11</w:t>
      </w:r>
      <w:r w:rsidRPr="00DC2BD2">
        <w:rPr>
          <w:rFonts w:ascii="Liberation Serif" w:hAnsi="Liberation Serif"/>
          <w:sz w:val="28"/>
          <w:szCs w:val="28"/>
        </w:rPr>
        <w:t>) подпункт 1 пункта 20 решения изложить в следующей редакции:</w:t>
      </w:r>
    </w:p>
    <w:p w:rsidR="009E0BDE" w:rsidRPr="00DC2BD2" w:rsidRDefault="009E0BDE" w:rsidP="00EA3663">
      <w:pPr>
        <w:pStyle w:val="a9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«1) 580,0 тысяч рублей на 2025 год</w:t>
      </w:r>
      <w:proofErr w:type="gramStart"/>
      <w:r w:rsidRPr="00DC2BD2">
        <w:rPr>
          <w:rFonts w:ascii="Liberation Serif" w:hAnsi="Liberation Serif"/>
          <w:sz w:val="28"/>
          <w:szCs w:val="28"/>
        </w:rPr>
        <w:t>;»</w:t>
      </w:r>
      <w:proofErr w:type="gramEnd"/>
      <w:r w:rsidRPr="00DC2BD2">
        <w:rPr>
          <w:rFonts w:ascii="Liberation Serif" w:hAnsi="Liberation Serif"/>
          <w:sz w:val="28"/>
          <w:szCs w:val="28"/>
        </w:rPr>
        <w:t>;</w:t>
      </w:r>
    </w:p>
    <w:p w:rsidR="009E0BDE" w:rsidRPr="00DC2BD2" w:rsidRDefault="009E0BDE" w:rsidP="00B11C1B">
      <w:pPr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 w:cs="Liberation Serif"/>
          <w:sz w:val="28"/>
          <w:szCs w:val="28"/>
        </w:rPr>
        <w:t xml:space="preserve">12) </w:t>
      </w:r>
      <w:r w:rsidRPr="00DC2BD2">
        <w:rPr>
          <w:rFonts w:ascii="Liberation Serif" w:hAnsi="Liberation Serif"/>
          <w:sz w:val="28"/>
          <w:szCs w:val="28"/>
        </w:rPr>
        <w:t>Приложение 2 к решению «Свод доходов бюджета Каменск-Уральского городского округа на 2025 год и плановый период 2026 и 2027 годов» изложить в новой редакции согласно Приложению 1 к настоящему решению;</w:t>
      </w:r>
    </w:p>
    <w:p w:rsidR="009E0BDE" w:rsidRPr="00DC2BD2" w:rsidRDefault="009E0BDE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 w:rsidRPr="00DC2BD2">
        <w:rPr>
          <w:rFonts w:ascii="Liberation Serif" w:hAnsi="Liberation Serif"/>
          <w:sz w:val="28"/>
          <w:szCs w:val="28"/>
        </w:rPr>
        <w:t>13) Приложение 3 к решению «</w:t>
      </w:r>
      <w:r w:rsidRPr="00DC2BD2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DC2BD2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DC2BD2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Каменск-Уральского городского округа на 2025 год и плановый период 2026 и 2027 годов</w:t>
      </w:r>
      <w:r w:rsidRPr="00DC2BD2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9E0BDE" w:rsidRPr="00DC2BD2" w:rsidRDefault="009E0BDE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14) Приложение 4 к решению «</w:t>
      </w:r>
      <w:r w:rsidRPr="00DC2BD2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2025 год и плановый период 2026 и 2027 годов</w:t>
      </w:r>
      <w:r w:rsidRPr="00DC2BD2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9E0BDE" w:rsidRPr="00236155" w:rsidRDefault="009E0BDE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DC2BD2">
        <w:rPr>
          <w:rFonts w:ascii="Liberation Serif" w:hAnsi="Liberation Serif"/>
          <w:sz w:val="28"/>
          <w:szCs w:val="28"/>
        </w:rPr>
        <w:t>15) Приложение 5 к решению «</w:t>
      </w:r>
      <w:r w:rsidRPr="00DC2BD2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2025 году и плановом</w:t>
      </w:r>
      <w:r w:rsidRPr="00580F58">
        <w:rPr>
          <w:rFonts w:ascii="Liberation Serif" w:hAnsi="Liberation Serif" w:cs="Liberation Serif"/>
          <w:sz w:val="28"/>
          <w:szCs w:val="28"/>
        </w:rPr>
        <w:t xml:space="preserve"> периоде 2026 и 2027годов</w:t>
      </w:r>
      <w:r w:rsidRPr="00580F58">
        <w:rPr>
          <w:rFonts w:ascii="Liberation Serif" w:hAnsi="Liberation Serif"/>
          <w:sz w:val="28"/>
          <w:szCs w:val="28"/>
        </w:rPr>
        <w:t>» изложить в новой редакции согласно Приложению 4 к настоящему решению;</w:t>
      </w:r>
    </w:p>
    <w:p w:rsidR="009E0BDE" w:rsidRPr="00B109EB" w:rsidRDefault="009E0BDE" w:rsidP="00DC2BD2">
      <w:pPr>
        <w:tabs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B109EB">
        <w:rPr>
          <w:rFonts w:ascii="Liberation Serif" w:hAnsi="Liberation Serif"/>
          <w:sz w:val="28"/>
          <w:szCs w:val="28"/>
        </w:rPr>
        <w:t xml:space="preserve">16) Приложение 6 к решению «Свод </w:t>
      </w:r>
      <w:proofErr w:type="gramStart"/>
      <w:r w:rsidRPr="00B109EB">
        <w:rPr>
          <w:rFonts w:ascii="Liberation Serif" w:hAnsi="Liberation Serif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B109EB">
        <w:rPr>
          <w:rFonts w:ascii="Liberation Serif" w:hAnsi="Liberation Serif"/>
          <w:sz w:val="28"/>
          <w:szCs w:val="28"/>
        </w:rPr>
        <w:t xml:space="preserve"> на 2025 год и плановый период 2026 и 2027 годов» изложить в новой редакции согласно Приложению 5 к настоящему решению.</w:t>
      </w:r>
    </w:p>
    <w:p w:rsidR="009E0BDE" w:rsidRPr="00566D44" w:rsidRDefault="009E0BDE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E0BDE" w:rsidRPr="00566D44" w:rsidRDefault="009E0BDE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66D44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9E0BDE" w:rsidRPr="00C35DD7" w:rsidRDefault="009E0BDE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E0BDE" w:rsidRPr="00566D44" w:rsidRDefault="009E0BDE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Председатель Думы</w:t>
      </w:r>
    </w:p>
    <w:p w:rsidR="009E0BDE" w:rsidRPr="00566D44" w:rsidRDefault="009E0BDE" w:rsidP="00FF30F3">
      <w:pPr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</w:t>
      </w:r>
      <w:r w:rsidRPr="00F403B0">
        <w:rPr>
          <w:rFonts w:ascii="Liberation Serif" w:hAnsi="Liberation Serif"/>
          <w:sz w:val="28"/>
          <w:szCs w:val="28"/>
        </w:rPr>
        <w:t xml:space="preserve"> </w:t>
      </w:r>
      <w:r w:rsidRPr="00566D44">
        <w:rPr>
          <w:rFonts w:ascii="Liberation Serif" w:hAnsi="Liberation Serif"/>
          <w:sz w:val="28"/>
          <w:szCs w:val="28"/>
        </w:rPr>
        <w:t xml:space="preserve">  В.И. Пермяков</w:t>
      </w:r>
    </w:p>
    <w:p w:rsidR="009E0BDE" w:rsidRDefault="009E0BDE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9E0BDE" w:rsidRPr="00566D44" w:rsidRDefault="009E0BDE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Глава</w:t>
      </w:r>
    </w:p>
    <w:p w:rsidR="009E0BDE" w:rsidRPr="00566D44" w:rsidRDefault="009E0BDE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566D44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566D44">
        <w:rPr>
          <w:rFonts w:ascii="Liberation Serif" w:hAnsi="Liberation Serif"/>
          <w:sz w:val="28"/>
          <w:szCs w:val="28"/>
        </w:rPr>
        <w:tab/>
      </w:r>
      <w:r w:rsidRPr="00566D44">
        <w:rPr>
          <w:rFonts w:ascii="Liberation Serif" w:hAnsi="Liberation Serif"/>
          <w:sz w:val="28"/>
          <w:szCs w:val="28"/>
        </w:rPr>
        <w:tab/>
        <w:t xml:space="preserve">                          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566D44">
        <w:rPr>
          <w:rFonts w:ascii="Liberation Serif" w:hAnsi="Liberation Serif"/>
          <w:sz w:val="28"/>
          <w:szCs w:val="28"/>
        </w:rPr>
        <w:t xml:space="preserve"> А.А. Герасимов</w:t>
      </w:r>
    </w:p>
    <w:sectPr w:rsidR="009E0BDE" w:rsidRPr="00566D44" w:rsidSect="009518DA">
      <w:headerReference w:type="default" r:id="rId8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BDE" w:rsidRDefault="009E0BDE" w:rsidP="00180804">
      <w:r>
        <w:separator/>
      </w:r>
    </w:p>
  </w:endnote>
  <w:endnote w:type="continuationSeparator" w:id="1">
    <w:p w:rsidR="009E0BDE" w:rsidRDefault="009E0BDE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BDE" w:rsidRDefault="009E0BDE" w:rsidP="00180804">
      <w:r>
        <w:separator/>
      </w:r>
    </w:p>
  </w:footnote>
  <w:footnote w:type="continuationSeparator" w:id="1">
    <w:p w:rsidR="009E0BDE" w:rsidRDefault="009E0BDE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BDE" w:rsidRDefault="000E55E2">
    <w:pPr>
      <w:pStyle w:val="ac"/>
      <w:jc w:val="center"/>
    </w:pPr>
    <w:fldSimple w:instr=" PAGE   \* MERGEFORMAT ">
      <w:r w:rsidR="009518DA">
        <w:rPr>
          <w:noProof/>
        </w:rPr>
        <w:t>2</w:t>
      </w:r>
    </w:fldSimple>
  </w:p>
  <w:p w:rsidR="009E0BDE" w:rsidRDefault="009E0BD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C0E"/>
    <w:multiLevelType w:val="hybridMultilevel"/>
    <w:tmpl w:val="40CC311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77B39A3"/>
    <w:multiLevelType w:val="multilevel"/>
    <w:tmpl w:val="E6D631CE"/>
    <w:lvl w:ilvl="0">
      <w:start w:val="1"/>
      <w:numFmt w:val="decimal"/>
      <w:lvlText w:val="%1"/>
      <w:lvlJc w:val="left"/>
      <w:pPr>
        <w:ind w:left="540" w:hanging="540"/>
      </w:pPr>
      <w:rPr>
        <w:rFonts w:cs="Liberation Serif" w:hint="default"/>
      </w:rPr>
    </w:lvl>
    <w:lvl w:ilvl="1">
      <w:start w:val="11"/>
      <w:numFmt w:val="decimal"/>
      <w:lvlText w:val="%1)%2"/>
      <w:lvlJc w:val="left"/>
      <w:pPr>
        <w:ind w:left="1997" w:hanging="720"/>
      </w:pPr>
      <w:rPr>
        <w:rFonts w:cs="Liberation Serif" w:hint="default"/>
      </w:rPr>
    </w:lvl>
    <w:lvl w:ilvl="2">
      <w:start w:val="1"/>
      <w:numFmt w:val="decimal"/>
      <w:lvlText w:val="%1)%2.%3"/>
      <w:lvlJc w:val="left"/>
      <w:pPr>
        <w:ind w:left="2220" w:hanging="720"/>
      </w:pPr>
      <w:rPr>
        <w:rFonts w:cs="Liberation Serif" w:hint="default"/>
      </w:rPr>
    </w:lvl>
    <w:lvl w:ilvl="3">
      <w:start w:val="1"/>
      <w:numFmt w:val="decimal"/>
      <w:lvlText w:val="%1)%2.%3.%4"/>
      <w:lvlJc w:val="left"/>
      <w:pPr>
        <w:ind w:left="3330" w:hanging="1080"/>
      </w:pPr>
      <w:rPr>
        <w:rFonts w:cs="Liberation Serif" w:hint="default"/>
      </w:rPr>
    </w:lvl>
    <w:lvl w:ilvl="4">
      <w:start w:val="1"/>
      <w:numFmt w:val="decimal"/>
      <w:lvlText w:val="%1)%2.%3.%4.%5"/>
      <w:lvlJc w:val="left"/>
      <w:pPr>
        <w:ind w:left="4080" w:hanging="1080"/>
      </w:pPr>
      <w:rPr>
        <w:rFonts w:cs="Liberation Serif" w:hint="default"/>
      </w:rPr>
    </w:lvl>
    <w:lvl w:ilvl="5">
      <w:start w:val="1"/>
      <w:numFmt w:val="decimal"/>
      <w:lvlText w:val="%1)%2.%3.%4.%5.%6"/>
      <w:lvlJc w:val="left"/>
      <w:pPr>
        <w:ind w:left="5190" w:hanging="1440"/>
      </w:pPr>
      <w:rPr>
        <w:rFonts w:cs="Liberation Serif" w:hint="default"/>
      </w:rPr>
    </w:lvl>
    <w:lvl w:ilvl="6">
      <w:start w:val="1"/>
      <w:numFmt w:val="decimal"/>
      <w:lvlText w:val="%1)%2.%3.%4.%5.%6.%7"/>
      <w:lvlJc w:val="left"/>
      <w:pPr>
        <w:ind w:left="5940" w:hanging="1440"/>
      </w:pPr>
      <w:rPr>
        <w:rFonts w:cs="Liberation Serif" w:hint="default"/>
      </w:rPr>
    </w:lvl>
    <w:lvl w:ilvl="7">
      <w:start w:val="1"/>
      <w:numFmt w:val="decimal"/>
      <w:lvlText w:val="%1)%2.%3.%4.%5.%6.%7.%8"/>
      <w:lvlJc w:val="left"/>
      <w:pPr>
        <w:ind w:left="7050" w:hanging="1800"/>
      </w:pPr>
      <w:rPr>
        <w:rFonts w:cs="Liberation Serif" w:hint="default"/>
      </w:rPr>
    </w:lvl>
    <w:lvl w:ilvl="8">
      <w:start w:val="1"/>
      <w:numFmt w:val="decimal"/>
      <w:lvlText w:val="%1)%2.%3.%4.%5.%6.%7.%8.%9"/>
      <w:lvlJc w:val="left"/>
      <w:pPr>
        <w:ind w:left="8160" w:hanging="2160"/>
      </w:pPr>
      <w:rPr>
        <w:rFonts w:cs="Liberation Serif" w:hint="default"/>
      </w:rPr>
    </w:lvl>
  </w:abstractNum>
  <w:abstractNum w:abstractNumId="2">
    <w:nsid w:val="2FA75B0C"/>
    <w:multiLevelType w:val="hybridMultilevel"/>
    <w:tmpl w:val="2F8A0712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6367960"/>
    <w:multiLevelType w:val="hybridMultilevel"/>
    <w:tmpl w:val="7668146C"/>
    <w:lvl w:ilvl="0" w:tplc="04190011">
      <w:start w:val="1"/>
      <w:numFmt w:val="decimal"/>
      <w:lvlText w:val="%1)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A47FD0"/>
    <w:multiLevelType w:val="hybridMultilevel"/>
    <w:tmpl w:val="C5DC11C4"/>
    <w:lvl w:ilvl="0" w:tplc="04190011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7">
    <w:nsid w:val="787C0E73"/>
    <w:multiLevelType w:val="hybridMultilevel"/>
    <w:tmpl w:val="6A269350"/>
    <w:lvl w:ilvl="0" w:tplc="5D447F70">
      <w:start w:val="3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3696"/>
    <w:rsid w:val="000037B9"/>
    <w:rsid w:val="0000749B"/>
    <w:rsid w:val="0001124B"/>
    <w:rsid w:val="000122E5"/>
    <w:rsid w:val="0001405F"/>
    <w:rsid w:val="00015791"/>
    <w:rsid w:val="0001700F"/>
    <w:rsid w:val="00017965"/>
    <w:rsid w:val="00017FAA"/>
    <w:rsid w:val="00020275"/>
    <w:rsid w:val="00021776"/>
    <w:rsid w:val="0002216E"/>
    <w:rsid w:val="0002318F"/>
    <w:rsid w:val="000235B8"/>
    <w:rsid w:val="000251C5"/>
    <w:rsid w:val="000306BE"/>
    <w:rsid w:val="00030981"/>
    <w:rsid w:val="000313A8"/>
    <w:rsid w:val="0003347F"/>
    <w:rsid w:val="00034970"/>
    <w:rsid w:val="000373BE"/>
    <w:rsid w:val="000375EE"/>
    <w:rsid w:val="00037799"/>
    <w:rsid w:val="0004092D"/>
    <w:rsid w:val="00041DBA"/>
    <w:rsid w:val="00042482"/>
    <w:rsid w:val="00045071"/>
    <w:rsid w:val="00046795"/>
    <w:rsid w:val="00046B9B"/>
    <w:rsid w:val="00051B29"/>
    <w:rsid w:val="000540F3"/>
    <w:rsid w:val="0005454C"/>
    <w:rsid w:val="00054622"/>
    <w:rsid w:val="0005689E"/>
    <w:rsid w:val="00056BEC"/>
    <w:rsid w:val="00057BD1"/>
    <w:rsid w:val="00057D62"/>
    <w:rsid w:val="000603A7"/>
    <w:rsid w:val="0006076A"/>
    <w:rsid w:val="0006141F"/>
    <w:rsid w:val="00062171"/>
    <w:rsid w:val="0006432E"/>
    <w:rsid w:val="00065DA9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138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508E"/>
    <w:rsid w:val="000A7486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2D04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55E2"/>
    <w:rsid w:val="000E61A4"/>
    <w:rsid w:val="000F03CF"/>
    <w:rsid w:val="000F03DC"/>
    <w:rsid w:val="000F1BCB"/>
    <w:rsid w:val="000F4804"/>
    <w:rsid w:val="000F586A"/>
    <w:rsid w:val="000F5AE3"/>
    <w:rsid w:val="0010048B"/>
    <w:rsid w:val="001017BB"/>
    <w:rsid w:val="00102622"/>
    <w:rsid w:val="00102D9D"/>
    <w:rsid w:val="00103866"/>
    <w:rsid w:val="00105E61"/>
    <w:rsid w:val="001067CF"/>
    <w:rsid w:val="00110F7E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6B0D"/>
    <w:rsid w:val="001272CC"/>
    <w:rsid w:val="00127FC9"/>
    <w:rsid w:val="0013085F"/>
    <w:rsid w:val="001314FD"/>
    <w:rsid w:val="00133698"/>
    <w:rsid w:val="001359CE"/>
    <w:rsid w:val="00136173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1CE0"/>
    <w:rsid w:val="001524C7"/>
    <w:rsid w:val="001538F7"/>
    <w:rsid w:val="00153F28"/>
    <w:rsid w:val="001549A7"/>
    <w:rsid w:val="00154A2B"/>
    <w:rsid w:val="00154EB3"/>
    <w:rsid w:val="00155065"/>
    <w:rsid w:val="00156184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0DCC"/>
    <w:rsid w:val="001716E1"/>
    <w:rsid w:val="00171CB0"/>
    <w:rsid w:val="00172B24"/>
    <w:rsid w:val="00173C4B"/>
    <w:rsid w:val="00173D7D"/>
    <w:rsid w:val="001760D4"/>
    <w:rsid w:val="00177693"/>
    <w:rsid w:val="00177CA9"/>
    <w:rsid w:val="00180804"/>
    <w:rsid w:val="00180AF3"/>
    <w:rsid w:val="00180D51"/>
    <w:rsid w:val="00185718"/>
    <w:rsid w:val="00187100"/>
    <w:rsid w:val="00193B45"/>
    <w:rsid w:val="00193C36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869"/>
    <w:rsid w:val="001A5975"/>
    <w:rsid w:val="001A64A5"/>
    <w:rsid w:val="001A6E96"/>
    <w:rsid w:val="001B0CD3"/>
    <w:rsid w:val="001B0EF7"/>
    <w:rsid w:val="001B210C"/>
    <w:rsid w:val="001B2286"/>
    <w:rsid w:val="001B3FB1"/>
    <w:rsid w:val="001B42C0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4DB"/>
    <w:rsid w:val="001C4C37"/>
    <w:rsid w:val="001C5157"/>
    <w:rsid w:val="001C7131"/>
    <w:rsid w:val="001C763A"/>
    <w:rsid w:val="001C76FD"/>
    <w:rsid w:val="001C7A7C"/>
    <w:rsid w:val="001C7E05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689C"/>
    <w:rsid w:val="001E7D58"/>
    <w:rsid w:val="001E7F0C"/>
    <w:rsid w:val="001E7FB9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27B01"/>
    <w:rsid w:val="00230F49"/>
    <w:rsid w:val="0023226A"/>
    <w:rsid w:val="002327C6"/>
    <w:rsid w:val="002336DF"/>
    <w:rsid w:val="00236155"/>
    <w:rsid w:val="00236310"/>
    <w:rsid w:val="002375A5"/>
    <w:rsid w:val="00237D5C"/>
    <w:rsid w:val="00237DA8"/>
    <w:rsid w:val="00243BB6"/>
    <w:rsid w:val="00246CC9"/>
    <w:rsid w:val="00250BEB"/>
    <w:rsid w:val="00251B9F"/>
    <w:rsid w:val="00254524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4F64"/>
    <w:rsid w:val="00275D76"/>
    <w:rsid w:val="00276737"/>
    <w:rsid w:val="00277411"/>
    <w:rsid w:val="002826DD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11D5"/>
    <w:rsid w:val="002A32D4"/>
    <w:rsid w:val="002A373A"/>
    <w:rsid w:val="002A37BD"/>
    <w:rsid w:val="002A3BB8"/>
    <w:rsid w:val="002A40EC"/>
    <w:rsid w:val="002A5F60"/>
    <w:rsid w:val="002B2A7C"/>
    <w:rsid w:val="002B3ADC"/>
    <w:rsid w:val="002B4285"/>
    <w:rsid w:val="002B6BD9"/>
    <w:rsid w:val="002B74AE"/>
    <w:rsid w:val="002B77C8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2F7808"/>
    <w:rsid w:val="003003ED"/>
    <w:rsid w:val="00300E14"/>
    <w:rsid w:val="00301773"/>
    <w:rsid w:val="00302AD5"/>
    <w:rsid w:val="00302BC4"/>
    <w:rsid w:val="0030555C"/>
    <w:rsid w:val="00306D7B"/>
    <w:rsid w:val="00307991"/>
    <w:rsid w:val="0031092B"/>
    <w:rsid w:val="00311136"/>
    <w:rsid w:val="00311153"/>
    <w:rsid w:val="00311479"/>
    <w:rsid w:val="00311AC3"/>
    <w:rsid w:val="00314CCA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2362"/>
    <w:rsid w:val="003237DE"/>
    <w:rsid w:val="0032394A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37FD1"/>
    <w:rsid w:val="00341E72"/>
    <w:rsid w:val="00343BC1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0B9D"/>
    <w:rsid w:val="00361778"/>
    <w:rsid w:val="00361B7F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1869"/>
    <w:rsid w:val="00372419"/>
    <w:rsid w:val="003724CE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1CB9"/>
    <w:rsid w:val="00382F33"/>
    <w:rsid w:val="003836D7"/>
    <w:rsid w:val="0038409F"/>
    <w:rsid w:val="003861F8"/>
    <w:rsid w:val="00387C57"/>
    <w:rsid w:val="00387F3B"/>
    <w:rsid w:val="00393B0F"/>
    <w:rsid w:val="003943C6"/>
    <w:rsid w:val="00396AD5"/>
    <w:rsid w:val="00396E3A"/>
    <w:rsid w:val="003A1638"/>
    <w:rsid w:val="003A2196"/>
    <w:rsid w:val="003A281C"/>
    <w:rsid w:val="003A4153"/>
    <w:rsid w:val="003A4734"/>
    <w:rsid w:val="003A505C"/>
    <w:rsid w:val="003B0FD8"/>
    <w:rsid w:val="003B2267"/>
    <w:rsid w:val="003B2483"/>
    <w:rsid w:val="003B3044"/>
    <w:rsid w:val="003B3C2A"/>
    <w:rsid w:val="003B4605"/>
    <w:rsid w:val="003B4DC3"/>
    <w:rsid w:val="003B55B1"/>
    <w:rsid w:val="003B5993"/>
    <w:rsid w:val="003B672C"/>
    <w:rsid w:val="003C16C3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CD7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5B34"/>
    <w:rsid w:val="003E769F"/>
    <w:rsid w:val="003E773A"/>
    <w:rsid w:val="003F02D4"/>
    <w:rsid w:val="003F29DD"/>
    <w:rsid w:val="003F2D68"/>
    <w:rsid w:val="003F30DB"/>
    <w:rsid w:val="003F6459"/>
    <w:rsid w:val="003F6824"/>
    <w:rsid w:val="003F6FD4"/>
    <w:rsid w:val="003F7F09"/>
    <w:rsid w:val="004003DB"/>
    <w:rsid w:val="00402B5D"/>
    <w:rsid w:val="00403B26"/>
    <w:rsid w:val="00404780"/>
    <w:rsid w:val="0040645C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3C4C"/>
    <w:rsid w:val="00423D03"/>
    <w:rsid w:val="0042455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265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6E7F"/>
    <w:rsid w:val="004472CF"/>
    <w:rsid w:val="0044797C"/>
    <w:rsid w:val="0045059C"/>
    <w:rsid w:val="00451B0A"/>
    <w:rsid w:val="00452809"/>
    <w:rsid w:val="00452A11"/>
    <w:rsid w:val="00452F8F"/>
    <w:rsid w:val="00453852"/>
    <w:rsid w:val="0045393C"/>
    <w:rsid w:val="00453AB9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016F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1E4D"/>
    <w:rsid w:val="004B2B8C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49F"/>
    <w:rsid w:val="004D5F85"/>
    <w:rsid w:val="004D6B28"/>
    <w:rsid w:val="004E0945"/>
    <w:rsid w:val="004E16C4"/>
    <w:rsid w:val="004E1AF1"/>
    <w:rsid w:val="004E2AAD"/>
    <w:rsid w:val="004E49A7"/>
    <w:rsid w:val="004E4ABD"/>
    <w:rsid w:val="004E4AFC"/>
    <w:rsid w:val="004E4C34"/>
    <w:rsid w:val="004E668F"/>
    <w:rsid w:val="004E6C4A"/>
    <w:rsid w:val="004F118E"/>
    <w:rsid w:val="004F13DF"/>
    <w:rsid w:val="004F2156"/>
    <w:rsid w:val="004F22D2"/>
    <w:rsid w:val="004F23A1"/>
    <w:rsid w:val="004F40CA"/>
    <w:rsid w:val="004F4246"/>
    <w:rsid w:val="004F4B9C"/>
    <w:rsid w:val="004F4EDF"/>
    <w:rsid w:val="004F54A2"/>
    <w:rsid w:val="004F5B2A"/>
    <w:rsid w:val="004F679B"/>
    <w:rsid w:val="00500A2E"/>
    <w:rsid w:val="005017F9"/>
    <w:rsid w:val="00501C5F"/>
    <w:rsid w:val="00502313"/>
    <w:rsid w:val="005024FF"/>
    <w:rsid w:val="005025D9"/>
    <w:rsid w:val="00505FA0"/>
    <w:rsid w:val="00506F62"/>
    <w:rsid w:val="00507CBB"/>
    <w:rsid w:val="005119DA"/>
    <w:rsid w:val="00512631"/>
    <w:rsid w:val="00513E71"/>
    <w:rsid w:val="00516661"/>
    <w:rsid w:val="005170B7"/>
    <w:rsid w:val="00517501"/>
    <w:rsid w:val="005202C2"/>
    <w:rsid w:val="00521328"/>
    <w:rsid w:val="00521C16"/>
    <w:rsid w:val="005226C9"/>
    <w:rsid w:val="00522B1D"/>
    <w:rsid w:val="005236FB"/>
    <w:rsid w:val="00523821"/>
    <w:rsid w:val="0052433C"/>
    <w:rsid w:val="00524ABE"/>
    <w:rsid w:val="00525BAA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4CA"/>
    <w:rsid w:val="00544927"/>
    <w:rsid w:val="00544C37"/>
    <w:rsid w:val="00545174"/>
    <w:rsid w:val="00546491"/>
    <w:rsid w:val="00547DD6"/>
    <w:rsid w:val="00551176"/>
    <w:rsid w:val="00551B93"/>
    <w:rsid w:val="00552A87"/>
    <w:rsid w:val="00552CF1"/>
    <w:rsid w:val="005532DB"/>
    <w:rsid w:val="00553CCA"/>
    <w:rsid w:val="00553E87"/>
    <w:rsid w:val="00554C9C"/>
    <w:rsid w:val="0055557A"/>
    <w:rsid w:val="00557655"/>
    <w:rsid w:val="00560410"/>
    <w:rsid w:val="005621F2"/>
    <w:rsid w:val="00562D67"/>
    <w:rsid w:val="00564524"/>
    <w:rsid w:val="00566B78"/>
    <w:rsid w:val="00566D4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0F58"/>
    <w:rsid w:val="00586B30"/>
    <w:rsid w:val="005903FD"/>
    <w:rsid w:val="00590890"/>
    <w:rsid w:val="0059099C"/>
    <w:rsid w:val="0059224B"/>
    <w:rsid w:val="00594601"/>
    <w:rsid w:val="0059575B"/>
    <w:rsid w:val="00595C37"/>
    <w:rsid w:val="0059731E"/>
    <w:rsid w:val="00597AF8"/>
    <w:rsid w:val="005A1AE9"/>
    <w:rsid w:val="005A2443"/>
    <w:rsid w:val="005A2654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2"/>
    <w:rsid w:val="005B0C09"/>
    <w:rsid w:val="005B0C2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D5F79"/>
    <w:rsid w:val="005E07A7"/>
    <w:rsid w:val="005E187E"/>
    <w:rsid w:val="005E4B23"/>
    <w:rsid w:val="005E6230"/>
    <w:rsid w:val="005E6CE9"/>
    <w:rsid w:val="005F1005"/>
    <w:rsid w:val="005F567E"/>
    <w:rsid w:val="005F60F8"/>
    <w:rsid w:val="005F63EB"/>
    <w:rsid w:val="005F758B"/>
    <w:rsid w:val="005F7942"/>
    <w:rsid w:val="005F7E05"/>
    <w:rsid w:val="006018A2"/>
    <w:rsid w:val="00602427"/>
    <w:rsid w:val="006121FC"/>
    <w:rsid w:val="006124D2"/>
    <w:rsid w:val="00612777"/>
    <w:rsid w:val="0061447E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1D5"/>
    <w:rsid w:val="0065520A"/>
    <w:rsid w:val="006558B0"/>
    <w:rsid w:val="00655C9C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86F8D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B7FAB"/>
    <w:rsid w:val="006C06B3"/>
    <w:rsid w:val="006C0BDD"/>
    <w:rsid w:val="006C1754"/>
    <w:rsid w:val="006C18B2"/>
    <w:rsid w:val="006C1F3D"/>
    <w:rsid w:val="006C28C0"/>
    <w:rsid w:val="006C2F2E"/>
    <w:rsid w:val="006C31E5"/>
    <w:rsid w:val="006C357A"/>
    <w:rsid w:val="006C3874"/>
    <w:rsid w:val="006C41AC"/>
    <w:rsid w:val="006C4317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D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4030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53"/>
    <w:rsid w:val="00706887"/>
    <w:rsid w:val="00706E88"/>
    <w:rsid w:val="0070783A"/>
    <w:rsid w:val="00707FE8"/>
    <w:rsid w:val="00710FA1"/>
    <w:rsid w:val="00712C8A"/>
    <w:rsid w:val="0071313F"/>
    <w:rsid w:val="00713D8B"/>
    <w:rsid w:val="007143E4"/>
    <w:rsid w:val="00714ADC"/>
    <w:rsid w:val="007159CA"/>
    <w:rsid w:val="00715A3B"/>
    <w:rsid w:val="00715ECD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2E2C"/>
    <w:rsid w:val="00733BBD"/>
    <w:rsid w:val="00733E68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575E4"/>
    <w:rsid w:val="007635D9"/>
    <w:rsid w:val="007665F5"/>
    <w:rsid w:val="00767A09"/>
    <w:rsid w:val="00767F2C"/>
    <w:rsid w:val="00771A69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D4C"/>
    <w:rsid w:val="00785FE6"/>
    <w:rsid w:val="007867D9"/>
    <w:rsid w:val="007877B0"/>
    <w:rsid w:val="007907D2"/>
    <w:rsid w:val="007926EC"/>
    <w:rsid w:val="00792AEF"/>
    <w:rsid w:val="00792C11"/>
    <w:rsid w:val="007937F4"/>
    <w:rsid w:val="007952AF"/>
    <w:rsid w:val="00795421"/>
    <w:rsid w:val="007961E8"/>
    <w:rsid w:val="007963C6"/>
    <w:rsid w:val="00796C2B"/>
    <w:rsid w:val="007970BB"/>
    <w:rsid w:val="007978B7"/>
    <w:rsid w:val="007A0208"/>
    <w:rsid w:val="007A0666"/>
    <w:rsid w:val="007A1CAD"/>
    <w:rsid w:val="007A2F61"/>
    <w:rsid w:val="007A3041"/>
    <w:rsid w:val="007A3A45"/>
    <w:rsid w:val="007A5088"/>
    <w:rsid w:val="007A5367"/>
    <w:rsid w:val="007A6E79"/>
    <w:rsid w:val="007A7465"/>
    <w:rsid w:val="007A7901"/>
    <w:rsid w:val="007A7C16"/>
    <w:rsid w:val="007B120A"/>
    <w:rsid w:val="007B2596"/>
    <w:rsid w:val="007B3AF1"/>
    <w:rsid w:val="007B3B74"/>
    <w:rsid w:val="007B4F98"/>
    <w:rsid w:val="007B52C4"/>
    <w:rsid w:val="007B569D"/>
    <w:rsid w:val="007B56D9"/>
    <w:rsid w:val="007B5D96"/>
    <w:rsid w:val="007B701D"/>
    <w:rsid w:val="007B751F"/>
    <w:rsid w:val="007B7765"/>
    <w:rsid w:val="007C004F"/>
    <w:rsid w:val="007C01B6"/>
    <w:rsid w:val="007C0764"/>
    <w:rsid w:val="007C2A1D"/>
    <w:rsid w:val="007C2C8C"/>
    <w:rsid w:val="007C4385"/>
    <w:rsid w:val="007C4600"/>
    <w:rsid w:val="007C4764"/>
    <w:rsid w:val="007C7B8A"/>
    <w:rsid w:val="007D1FD1"/>
    <w:rsid w:val="007D3349"/>
    <w:rsid w:val="007D3734"/>
    <w:rsid w:val="007D37A6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80E"/>
    <w:rsid w:val="00811E7F"/>
    <w:rsid w:val="00812EBF"/>
    <w:rsid w:val="00813C35"/>
    <w:rsid w:val="00815C8B"/>
    <w:rsid w:val="00817B10"/>
    <w:rsid w:val="00817FDA"/>
    <w:rsid w:val="00820079"/>
    <w:rsid w:val="008201E7"/>
    <w:rsid w:val="00824590"/>
    <w:rsid w:val="00824599"/>
    <w:rsid w:val="00826738"/>
    <w:rsid w:val="00826D43"/>
    <w:rsid w:val="00831467"/>
    <w:rsid w:val="00831600"/>
    <w:rsid w:val="00831C13"/>
    <w:rsid w:val="0083263A"/>
    <w:rsid w:val="00832834"/>
    <w:rsid w:val="00833B44"/>
    <w:rsid w:val="00834371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E6B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2C14"/>
    <w:rsid w:val="00873143"/>
    <w:rsid w:val="00874483"/>
    <w:rsid w:val="00874DF9"/>
    <w:rsid w:val="00875AAF"/>
    <w:rsid w:val="00876841"/>
    <w:rsid w:val="008778E0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25FE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3E3D"/>
    <w:rsid w:val="008B621C"/>
    <w:rsid w:val="008B6775"/>
    <w:rsid w:val="008C051E"/>
    <w:rsid w:val="008C0E41"/>
    <w:rsid w:val="008C1397"/>
    <w:rsid w:val="008C32A9"/>
    <w:rsid w:val="008C3B0B"/>
    <w:rsid w:val="008C40E6"/>
    <w:rsid w:val="008C4D56"/>
    <w:rsid w:val="008C51DF"/>
    <w:rsid w:val="008C563F"/>
    <w:rsid w:val="008C60CF"/>
    <w:rsid w:val="008D10D8"/>
    <w:rsid w:val="008D12EB"/>
    <w:rsid w:val="008D153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7F3"/>
    <w:rsid w:val="008E1A74"/>
    <w:rsid w:val="008E1EA0"/>
    <w:rsid w:val="008E1EC5"/>
    <w:rsid w:val="008E2ADB"/>
    <w:rsid w:val="008E2DE8"/>
    <w:rsid w:val="008E4674"/>
    <w:rsid w:val="008E5CE3"/>
    <w:rsid w:val="008E5F12"/>
    <w:rsid w:val="008E62DB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251E"/>
    <w:rsid w:val="00903220"/>
    <w:rsid w:val="00904082"/>
    <w:rsid w:val="00904ED2"/>
    <w:rsid w:val="009064CA"/>
    <w:rsid w:val="00906D37"/>
    <w:rsid w:val="00910F04"/>
    <w:rsid w:val="00912523"/>
    <w:rsid w:val="009129E2"/>
    <w:rsid w:val="00912F76"/>
    <w:rsid w:val="0091371E"/>
    <w:rsid w:val="009143C0"/>
    <w:rsid w:val="00914FFA"/>
    <w:rsid w:val="009163C8"/>
    <w:rsid w:val="00920580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8DA"/>
    <w:rsid w:val="00951D2B"/>
    <w:rsid w:val="00953146"/>
    <w:rsid w:val="0095519B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80358"/>
    <w:rsid w:val="009812A1"/>
    <w:rsid w:val="009814BF"/>
    <w:rsid w:val="00981A0C"/>
    <w:rsid w:val="00981B6F"/>
    <w:rsid w:val="0098327E"/>
    <w:rsid w:val="0098370A"/>
    <w:rsid w:val="009839D3"/>
    <w:rsid w:val="00983E37"/>
    <w:rsid w:val="009842D3"/>
    <w:rsid w:val="00985606"/>
    <w:rsid w:val="00987338"/>
    <w:rsid w:val="00991356"/>
    <w:rsid w:val="00991D12"/>
    <w:rsid w:val="009925ED"/>
    <w:rsid w:val="00993C0D"/>
    <w:rsid w:val="009940B9"/>
    <w:rsid w:val="009948B4"/>
    <w:rsid w:val="00995607"/>
    <w:rsid w:val="00995AA6"/>
    <w:rsid w:val="00995B86"/>
    <w:rsid w:val="00995DAA"/>
    <w:rsid w:val="00996DBF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6414"/>
    <w:rsid w:val="009B71ED"/>
    <w:rsid w:val="009B72D7"/>
    <w:rsid w:val="009B75D6"/>
    <w:rsid w:val="009C309C"/>
    <w:rsid w:val="009C35A0"/>
    <w:rsid w:val="009C3B3D"/>
    <w:rsid w:val="009C3DEF"/>
    <w:rsid w:val="009C762C"/>
    <w:rsid w:val="009D1CC6"/>
    <w:rsid w:val="009D20EF"/>
    <w:rsid w:val="009D30CE"/>
    <w:rsid w:val="009D34DB"/>
    <w:rsid w:val="009D46DD"/>
    <w:rsid w:val="009D50BF"/>
    <w:rsid w:val="009D583A"/>
    <w:rsid w:val="009D6E79"/>
    <w:rsid w:val="009D6EF9"/>
    <w:rsid w:val="009D77B7"/>
    <w:rsid w:val="009E0BDE"/>
    <w:rsid w:val="009E23F9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9F4"/>
    <w:rsid w:val="009F7B8C"/>
    <w:rsid w:val="009F7C44"/>
    <w:rsid w:val="00A003A5"/>
    <w:rsid w:val="00A029F0"/>
    <w:rsid w:val="00A03B15"/>
    <w:rsid w:val="00A05912"/>
    <w:rsid w:val="00A0764F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58F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75B"/>
    <w:rsid w:val="00A32DA2"/>
    <w:rsid w:val="00A3388A"/>
    <w:rsid w:val="00A34145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5EE0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115"/>
    <w:rsid w:val="00A652F2"/>
    <w:rsid w:val="00A65AA2"/>
    <w:rsid w:val="00A65E5D"/>
    <w:rsid w:val="00A66F89"/>
    <w:rsid w:val="00A67BEE"/>
    <w:rsid w:val="00A67DE5"/>
    <w:rsid w:val="00A701C0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87B25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A6AE8"/>
    <w:rsid w:val="00AB0D85"/>
    <w:rsid w:val="00AB1EFC"/>
    <w:rsid w:val="00AB22DA"/>
    <w:rsid w:val="00AB36D8"/>
    <w:rsid w:val="00AB4651"/>
    <w:rsid w:val="00AB4A33"/>
    <w:rsid w:val="00AB4AD7"/>
    <w:rsid w:val="00AB5264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82A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78B"/>
    <w:rsid w:val="00AD2952"/>
    <w:rsid w:val="00AD2D65"/>
    <w:rsid w:val="00AD365B"/>
    <w:rsid w:val="00AD3A46"/>
    <w:rsid w:val="00AD3D3E"/>
    <w:rsid w:val="00AD5CEF"/>
    <w:rsid w:val="00AD5E5E"/>
    <w:rsid w:val="00AD66A8"/>
    <w:rsid w:val="00AE076B"/>
    <w:rsid w:val="00AE0938"/>
    <w:rsid w:val="00AE1635"/>
    <w:rsid w:val="00AE2546"/>
    <w:rsid w:val="00AE50D1"/>
    <w:rsid w:val="00AE6CAA"/>
    <w:rsid w:val="00AE7592"/>
    <w:rsid w:val="00AF25EB"/>
    <w:rsid w:val="00AF3A78"/>
    <w:rsid w:val="00AF550F"/>
    <w:rsid w:val="00AF703A"/>
    <w:rsid w:val="00AF70CD"/>
    <w:rsid w:val="00AF7465"/>
    <w:rsid w:val="00AF7E37"/>
    <w:rsid w:val="00B00AC9"/>
    <w:rsid w:val="00B00C30"/>
    <w:rsid w:val="00B01E11"/>
    <w:rsid w:val="00B04854"/>
    <w:rsid w:val="00B04D49"/>
    <w:rsid w:val="00B05455"/>
    <w:rsid w:val="00B06367"/>
    <w:rsid w:val="00B0713C"/>
    <w:rsid w:val="00B07C42"/>
    <w:rsid w:val="00B109EB"/>
    <w:rsid w:val="00B10F1B"/>
    <w:rsid w:val="00B11C1B"/>
    <w:rsid w:val="00B11F24"/>
    <w:rsid w:val="00B125A1"/>
    <w:rsid w:val="00B138DD"/>
    <w:rsid w:val="00B13C49"/>
    <w:rsid w:val="00B15255"/>
    <w:rsid w:val="00B15E4F"/>
    <w:rsid w:val="00B16AB4"/>
    <w:rsid w:val="00B17708"/>
    <w:rsid w:val="00B204D2"/>
    <w:rsid w:val="00B21AF5"/>
    <w:rsid w:val="00B22692"/>
    <w:rsid w:val="00B23AAE"/>
    <w:rsid w:val="00B2489A"/>
    <w:rsid w:val="00B2769F"/>
    <w:rsid w:val="00B27E13"/>
    <w:rsid w:val="00B3022D"/>
    <w:rsid w:val="00B32224"/>
    <w:rsid w:val="00B324FC"/>
    <w:rsid w:val="00B33769"/>
    <w:rsid w:val="00B35DE4"/>
    <w:rsid w:val="00B35F93"/>
    <w:rsid w:val="00B3642C"/>
    <w:rsid w:val="00B36FB2"/>
    <w:rsid w:val="00B4097F"/>
    <w:rsid w:val="00B436FC"/>
    <w:rsid w:val="00B43886"/>
    <w:rsid w:val="00B43CF4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662EF"/>
    <w:rsid w:val="00B67828"/>
    <w:rsid w:val="00B70F26"/>
    <w:rsid w:val="00B7227F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1DE5"/>
    <w:rsid w:val="00B92D40"/>
    <w:rsid w:val="00B93E47"/>
    <w:rsid w:val="00B95778"/>
    <w:rsid w:val="00B95DBC"/>
    <w:rsid w:val="00BA170C"/>
    <w:rsid w:val="00BA236C"/>
    <w:rsid w:val="00BA2CDA"/>
    <w:rsid w:val="00BA4374"/>
    <w:rsid w:val="00BA552C"/>
    <w:rsid w:val="00BA6A2B"/>
    <w:rsid w:val="00BA7870"/>
    <w:rsid w:val="00BA7A69"/>
    <w:rsid w:val="00BB0457"/>
    <w:rsid w:val="00BB0993"/>
    <w:rsid w:val="00BB1F8E"/>
    <w:rsid w:val="00BB2D68"/>
    <w:rsid w:val="00BB42E0"/>
    <w:rsid w:val="00BB4C00"/>
    <w:rsid w:val="00BB5435"/>
    <w:rsid w:val="00BB6577"/>
    <w:rsid w:val="00BB6AC2"/>
    <w:rsid w:val="00BB7BA0"/>
    <w:rsid w:val="00BC03F1"/>
    <w:rsid w:val="00BC3586"/>
    <w:rsid w:val="00BC727B"/>
    <w:rsid w:val="00BC7726"/>
    <w:rsid w:val="00BC77AC"/>
    <w:rsid w:val="00BC7F63"/>
    <w:rsid w:val="00BD2AA7"/>
    <w:rsid w:val="00BD5572"/>
    <w:rsid w:val="00BD55D8"/>
    <w:rsid w:val="00BE0801"/>
    <w:rsid w:val="00BE090A"/>
    <w:rsid w:val="00BE19BD"/>
    <w:rsid w:val="00BE24DE"/>
    <w:rsid w:val="00BE4478"/>
    <w:rsid w:val="00BE5AAC"/>
    <w:rsid w:val="00BE7F43"/>
    <w:rsid w:val="00BF0D38"/>
    <w:rsid w:val="00BF17AA"/>
    <w:rsid w:val="00BF1BA0"/>
    <w:rsid w:val="00BF3152"/>
    <w:rsid w:val="00BF41DB"/>
    <w:rsid w:val="00BF5D93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6E51"/>
    <w:rsid w:val="00C070BC"/>
    <w:rsid w:val="00C07955"/>
    <w:rsid w:val="00C10DA0"/>
    <w:rsid w:val="00C12943"/>
    <w:rsid w:val="00C12CB5"/>
    <w:rsid w:val="00C140C9"/>
    <w:rsid w:val="00C16871"/>
    <w:rsid w:val="00C202E9"/>
    <w:rsid w:val="00C20375"/>
    <w:rsid w:val="00C21B53"/>
    <w:rsid w:val="00C2230F"/>
    <w:rsid w:val="00C22A00"/>
    <w:rsid w:val="00C23167"/>
    <w:rsid w:val="00C23935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57FD"/>
    <w:rsid w:val="00C35DD7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1F89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1200"/>
    <w:rsid w:val="00C619D7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6079"/>
    <w:rsid w:val="00C675C2"/>
    <w:rsid w:val="00C71108"/>
    <w:rsid w:val="00C73D33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72C"/>
    <w:rsid w:val="00C94EAB"/>
    <w:rsid w:val="00C95B26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3C9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C6F73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11FB"/>
    <w:rsid w:val="00CE21DF"/>
    <w:rsid w:val="00CE2265"/>
    <w:rsid w:val="00CE2746"/>
    <w:rsid w:val="00CE2927"/>
    <w:rsid w:val="00CE316D"/>
    <w:rsid w:val="00CE422A"/>
    <w:rsid w:val="00CE5FD0"/>
    <w:rsid w:val="00CE600A"/>
    <w:rsid w:val="00CE60E4"/>
    <w:rsid w:val="00CE690F"/>
    <w:rsid w:val="00CE72C7"/>
    <w:rsid w:val="00CE7F50"/>
    <w:rsid w:val="00CF0214"/>
    <w:rsid w:val="00CF105F"/>
    <w:rsid w:val="00CF177E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495F"/>
    <w:rsid w:val="00D05D01"/>
    <w:rsid w:val="00D061FD"/>
    <w:rsid w:val="00D06506"/>
    <w:rsid w:val="00D07263"/>
    <w:rsid w:val="00D077DF"/>
    <w:rsid w:val="00D07897"/>
    <w:rsid w:val="00D10263"/>
    <w:rsid w:val="00D103FF"/>
    <w:rsid w:val="00D10E71"/>
    <w:rsid w:val="00D1278E"/>
    <w:rsid w:val="00D12E0C"/>
    <w:rsid w:val="00D1420C"/>
    <w:rsid w:val="00D15908"/>
    <w:rsid w:val="00D16064"/>
    <w:rsid w:val="00D163E3"/>
    <w:rsid w:val="00D17E08"/>
    <w:rsid w:val="00D202CC"/>
    <w:rsid w:val="00D23A09"/>
    <w:rsid w:val="00D25A47"/>
    <w:rsid w:val="00D310DC"/>
    <w:rsid w:val="00D31C48"/>
    <w:rsid w:val="00D321C9"/>
    <w:rsid w:val="00D3300D"/>
    <w:rsid w:val="00D33DDC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0874"/>
    <w:rsid w:val="00D71EFF"/>
    <w:rsid w:val="00D72413"/>
    <w:rsid w:val="00D727C7"/>
    <w:rsid w:val="00D72BA9"/>
    <w:rsid w:val="00D72CDD"/>
    <w:rsid w:val="00D734A0"/>
    <w:rsid w:val="00D73AD9"/>
    <w:rsid w:val="00D7431A"/>
    <w:rsid w:val="00D75D17"/>
    <w:rsid w:val="00D76E74"/>
    <w:rsid w:val="00D77AB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C64"/>
    <w:rsid w:val="00DA5EE9"/>
    <w:rsid w:val="00DA7AEF"/>
    <w:rsid w:val="00DB017F"/>
    <w:rsid w:val="00DB01C7"/>
    <w:rsid w:val="00DB04C7"/>
    <w:rsid w:val="00DB2060"/>
    <w:rsid w:val="00DB2118"/>
    <w:rsid w:val="00DB309A"/>
    <w:rsid w:val="00DB3238"/>
    <w:rsid w:val="00DB61F9"/>
    <w:rsid w:val="00DC0188"/>
    <w:rsid w:val="00DC2227"/>
    <w:rsid w:val="00DC2BD2"/>
    <w:rsid w:val="00DC31A7"/>
    <w:rsid w:val="00DC3698"/>
    <w:rsid w:val="00DC46D6"/>
    <w:rsid w:val="00DC54A4"/>
    <w:rsid w:val="00DD005F"/>
    <w:rsid w:val="00DD2421"/>
    <w:rsid w:val="00DD454C"/>
    <w:rsid w:val="00DD454F"/>
    <w:rsid w:val="00DD4606"/>
    <w:rsid w:val="00DD5973"/>
    <w:rsid w:val="00DD60A5"/>
    <w:rsid w:val="00DD6ED1"/>
    <w:rsid w:val="00DD755E"/>
    <w:rsid w:val="00DE08BF"/>
    <w:rsid w:val="00DE0A5D"/>
    <w:rsid w:val="00DE154A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253"/>
    <w:rsid w:val="00DE75D5"/>
    <w:rsid w:val="00DE7FBB"/>
    <w:rsid w:val="00DF0190"/>
    <w:rsid w:val="00DF01AA"/>
    <w:rsid w:val="00DF02CC"/>
    <w:rsid w:val="00DF09D7"/>
    <w:rsid w:val="00DF0FD1"/>
    <w:rsid w:val="00DF1903"/>
    <w:rsid w:val="00DF2591"/>
    <w:rsid w:val="00DF31AE"/>
    <w:rsid w:val="00DF50CC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11"/>
    <w:rsid w:val="00E16DA2"/>
    <w:rsid w:val="00E1723C"/>
    <w:rsid w:val="00E17790"/>
    <w:rsid w:val="00E20CC0"/>
    <w:rsid w:val="00E2188D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40A"/>
    <w:rsid w:val="00E51BFE"/>
    <w:rsid w:val="00E54E54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663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15E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4559"/>
    <w:rsid w:val="00ED5404"/>
    <w:rsid w:val="00ED5AFD"/>
    <w:rsid w:val="00ED6586"/>
    <w:rsid w:val="00ED7E93"/>
    <w:rsid w:val="00EE05A6"/>
    <w:rsid w:val="00EE1DE1"/>
    <w:rsid w:val="00EE2299"/>
    <w:rsid w:val="00EE255D"/>
    <w:rsid w:val="00EE2C8D"/>
    <w:rsid w:val="00EE42F0"/>
    <w:rsid w:val="00EE4587"/>
    <w:rsid w:val="00EE520E"/>
    <w:rsid w:val="00EE5C17"/>
    <w:rsid w:val="00EE7E26"/>
    <w:rsid w:val="00EF4464"/>
    <w:rsid w:val="00EF4504"/>
    <w:rsid w:val="00EF4839"/>
    <w:rsid w:val="00EF5C4C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2616"/>
    <w:rsid w:val="00F14896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201F"/>
    <w:rsid w:val="00F23E31"/>
    <w:rsid w:val="00F254E1"/>
    <w:rsid w:val="00F266DD"/>
    <w:rsid w:val="00F26BF7"/>
    <w:rsid w:val="00F31645"/>
    <w:rsid w:val="00F31BF7"/>
    <w:rsid w:val="00F31D34"/>
    <w:rsid w:val="00F3273C"/>
    <w:rsid w:val="00F32A36"/>
    <w:rsid w:val="00F34A5D"/>
    <w:rsid w:val="00F35CFD"/>
    <w:rsid w:val="00F36799"/>
    <w:rsid w:val="00F376BD"/>
    <w:rsid w:val="00F403B0"/>
    <w:rsid w:val="00F41EC7"/>
    <w:rsid w:val="00F424B7"/>
    <w:rsid w:val="00F42B72"/>
    <w:rsid w:val="00F42EF3"/>
    <w:rsid w:val="00F44CE8"/>
    <w:rsid w:val="00F44F50"/>
    <w:rsid w:val="00F452F8"/>
    <w:rsid w:val="00F45A43"/>
    <w:rsid w:val="00F46328"/>
    <w:rsid w:val="00F46F39"/>
    <w:rsid w:val="00F47D6D"/>
    <w:rsid w:val="00F502E2"/>
    <w:rsid w:val="00F50C76"/>
    <w:rsid w:val="00F5131F"/>
    <w:rsid w:val="00F5156A"/>
    <w:rsid w:val="00F53682"/>
    <w:rsid w:val="00F54267"/>
    <w:rsid w:val="00F5479B"/>
    <w:rsid w:val="00F55907"/>
    <w:rsid w:val="00F60FE7"/>
    <w:rsid w:val="00F61B00"/>
    <w:rsid w:val="00F61B53"/>
    <w:rsid w:val="00F62983"/>
    <w:rsid w:val="00F62FA9"/>
    <w:rsid w:val="00F633B4"/>
    <w:rsid w:val="00F6426C"/>
    <w:rsid w:val="00F64B87"/>
    <w:rsid w:val="00F664AE"/>
    <w:rsid w:val="00F6661A"/>
    <w:rsid w:val="00F66A6B"/>
    <w:rsid w:val="00F66BCF"/>
    <w:rsid w:val="00F67AC7"/>
    <w:rsid w:val="00F67F68"/>
    <w:rsid w:val="00F70CA7"/>
    <w:rsid w:val="00F71589"/>
    <w:rsid w:val="00F724BB"/>
    <w:rsid w:val="00F72D73"/>
    <w:rsid w:val="00F73554"/>
    <w:rsid w:val="00F74DB3"/>
    <w:rsid w:val="00F75061"/>
    <w:rsid w:val="00F7530A"/>
    <w:rsid w:val="00F75325"/>
    <w:rsid w:val="00F756E4"/>
    <w:rsid w:val="00F7619D"/>
    <w:rsid w:val="00F76C78"/>
    <w:rsid w:val="00F82417"/>
    <w:rsid w:val="00F83775"/>
    <w:rsid w:val="00F84149"/>
    <w:rsid w:val="00F8488F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59FB"/>
    <w:rsid w:val="00FA6672"/>
    <w:rsid w:val="00FB08F1"/>
    <w:rsid w:val="00FB1B79"/>
    <w:rsid w:val="00FB3ABB"/>
    <w:rsid w:val="00FB3F4E"/>
    <w:rsid w:val="00FB61FE"/>
    <w:rsid w:val="00FB645A"/>
    <w:rsid w:val="00FB668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29C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21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3419</TotalTime>
  <Pages>2</Pages>
  <Words>673</Words>
  <Characters>4291</Characters>
  <Application>Microsoft Office Word</Application>
  <DocSecurity>0</DocSecurity>
  <Lines>35</Lines>
  <Paragraphs>9</Paragraphs>
  <ScaleCrop>false</ScaleCrop>
  <Company>MoBIL GROUP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Ryabova</cp:lastModifiedBy>
  <cp:revision>1091</cp:revision>
  <cp:lastPrinted>2025-04-11T09:20:00Z</cp:lastPrinted>
  <dcterms:created xsi:type="dcterms:W3CDTF">2020-08-05T08:43:00Z</dcterms:created>
  <dcterms:modified xsi:type="dcterms:W3CDTF">2025-08-20T08:40:00Z</dcterms:modified>
</cp:coreProperties>
</file>